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D7110" w14:textId="59BEEC5F" w:rsidR="00024312" w:rsidRPr="00D44BB8" w:rsidRDefault="006107B3">
      <w:pPr>
        <w:rPr>
          <w:rFonts w:cs="Arial"/>
        </w:rPr>
      </w:pPr>
      <w:r w:rsidRPr="006107B3">
        <w:rPr>
          <w:noProof/>
        </w:rPr>
        <w:drawing>
          <wp:inline distT="0" distB="0" distL="0" distR="0" wp14:anchorId="69F9BA55" wp14:editId="19B94BA2">
            <wp:extent cx="5744384" cy="7626083"/>
            <wp:effectExtent l="0" t="0" r="889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798" cy="76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684E" w14:textId="77777777" w:rsidR="003C0C59" w:rsidRPr="00D44BB8" w:rsidRDefault="003C0C59" w:rsidP="005864DA">
      <w:pPr>
        <w:ind w:left="567" w:hanging="567"/>
        <w:rPr>
          <w:rFonts w:cs="Arial"/>
          <w:lang w:val="es-MX"/>
        </w:rPr>
      </w:pPr>
    </w:p>
    <w:p w14:paraId="1BE26BF2" w14:textId="30989526" w:rsidR="002979D6" w:rsidRDefault="002979D6" w:rsidP="002979D6">
      <w:pPr>
        <w:tabs>
          <w:tab w:val="left" w:pos="2630"/>
        </w:tabs>
        <w:rPr>
          <w:rFonts w:cs="Arial"/>
          <w:lang w:val="es-ES"/>
        </w:rPr>
      </w:pPr>
      <w:bookmarkStart w:id="0" w:name="_GoBack"/>
      <w:bookmarkEnd w:id="0"/>
      <w:r>
        <w:rPr>
          <w:rFonts w:cs="Arial"/>
          <w:lang w:val="es-ES"/>
        </w:rPr>
        <w:tab/>
      </w:r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1CD39" w14:textId="77777777" w:rsidR="00FD0C2D" w:rsidRDefault="00FD0C2D">
      <w:r>
        <w:separator/>
      </w:r>
    </w:p>
  </w:endnote>
  <w:endnote w:type="continuationSeparator" w:id="0">
    <w:p w14:paraId="536A8B88" w14:textId="77777777" w:rsidR="00FD0C2D" w:rsidRDefault="00FD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03FC3" w14:textId="77777777" w:rsidR="00FD0C2D" w:rsidRDefault="00FD0C2D">
      <w:r>
        <w:separator/>
      </w:r>
    </w:p>
  </w:footnote>
  <w:footnote w:type="continuationSeparator" w:id="0">
    <w:p w14:paraId="7777C2A6" w14:textId="77777777" w:rsidR="00FD0C2D" w:rsidRDefault="00FD0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30CD"/>
    <w:rsid w:val="000141F1"/>
    <w:rsid w:val="00015372"/>
    <w:rsid w:val="00015C87"/>
    <w:rsid w:val="00016515"/>
    <w:rsid w:val="000212C9"/>
    <w:rsid w:val="000219C3"/>
    <w:rsid w:val="00022EC6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57B03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031F"/>
    <w:rsid w:val="00452F87"/>
    <w:rsid w:val="00453711"/>
    <w:rsid w:val="00455667"/>
    <w:rsid w:val="004566B3"/>
    <w:rsid w:val="004613BB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07B3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2A04"/>
    <w:rsid w:val="007C2B8B"/>
    <w:rsid w:val="007C34CC"/>
    <w:rsid w:val="007C3A4F"/>
    <w:rsid w:val="007C5BCE"/>
    <w:rsid w:val="007C6201"/>
    <w:rsid w:val="007D37C0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3B5C"/>
    <w:rsid w:val="00AB3E4B"/>
    <w:rsid w:val="00AB4293"/>
    <w:rsid w:val="00AB570F"/>
    <w:rsid w:val="00AB690D"/>
    <w:rsid w:val="00AC0EC4"/>
    <w:rsid w:val="00AD0C25"/>
    <w:rsid w:val="00AD121C"/>
    <w:rsid w:val="00AD17DE"/>
    <w:rsid w:val="00AD1CB2"/>
    <w:rsid w:val="00AD214E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666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0C2D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E0794-9497-425A-B871-79D9A621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4</cp:revision>
  <cp:lastPrinted>2011-03-02T17:21:00Z</cp:lastPrinted>
  <dcterms:created xsi:type="dcterms:W3CDTF">2023-03-18T01:35:00Z</dcterms:created>
  <dcterms:modified xsi:type="dcterms:W3CDTF">2023-03-18T02:16:00Z</dcterms:modified>
  <cp:version>1</cp:version>
</cp:coreProperties>
</file>